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823A2" w14:textId="48E7832C" w:rsidR="00556580" w:rsidRDefault="00556580" w:rsidP="00556580">
      <w:pPr>
        <w:pStyle w:val="NoSpacing"/>
      </w:pPr>
      <w:r>
        <w:rPr>
          <w:u w:val="single"/>
        </w:rPr>
        <w:t>Richard MELMESLEY</w:t>
      </w:r>
      <w:r>
        <w:t xml:space="preserve">        </w:t>
      </w:r>
      <w:r>
        <w:t>(fl.14</w:t>
      </w:r>
      <w:r>
        <w:t>79-15</w:t>
      </w:r>
      <w:bookmarkStart w:id="0" w:name="_GoBack"/>
      <w:bookmarkEnd w:id="0"/>
      <w:r>
        <w:t>18)</w:t>
      </w:r>
    </w:p>
    <w:p w14:paraId="0F4BE807" w14:textId="77777777" w:rsidR="00556580" w:rsidRDefault="00556580" w:rsidP="00556580">
      <w:pPr>
        <w:pStyle w:val="NoSpacing"/>
      </w:pPr>
      <w:r>
        <w:t xml:space="preserve">Vicar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Church, </w:t>
      </w:r>
      <w:proofErr w:type="spellStart"/>
      <w:r>
        <w:t>Rillington</w:t>
      </w:r>
      <w:proofErr w:type="spellEnd"/>
      <w:r>
        <w:t>, East Riding of Yorkshire.</w:t>
      </w:r>
    </w:p>
    <w:p w14:paraId="6E1116DA" w14:textId="77777777" w:rsidR="00556580" w:rsidRDefault="00556580" w:rsidP="00556580">
      <w:pPr>
        <w:pStyle w:val="NoSpacing"/>
      </w:pPr>
    </w:p>
    <w:p w14:paraId="20A69FE2" w14:textId="77777777" w:rsidR="00556580" w:rsidRDefault="00556580" w:rsidP="00556580">
      <w:pPr>
        <w:pStyle w:val="NoSpacing"/>
      </w:pPr>
    </w:p>
    <w:p w14:paraId="33507027" w14:textId="1558DEC7" w:rsidR="00556580" w:rsidRDefault="00556580" w:rsidP="00556580">
      <w:pPr>
        <w:pStyle w:val="NoSpacing"/>
      </w:pPr>
      <w:r>
        <w:tab/>
        <w:t>14</w:t>
      </w:r>
      <w:r>
        <w:t>79</w:t>
      </w:r>
      <w:r>
        <w:tab/>
        <w:t>He became Vicar.</w:t>
      </w:r>
    </w:p>
    <w:p w14:paraId="2FEB53D9" w14:textId="77777777" w:rsidR="00556580" w:rsidRDefault="00556580" w:rsidP="00556580">
      <w:pPr>
        <w:pStyle w:val="NoSpacing"/>
      </w:pPr>
      <w:r>
        <w:tab/>
      </w:r>
      <w:r>
        <w:tab/>
        <w:t>(from information in the church)</w:t>
      </w:r>
    </w:p>
    <w:p w14:paraId="71FC70D7" w14:textId="77777777" w:rsidR="00556580" w:rsidRDefault="00556580" w:rsidP="00556580">
      <w:pPr>
        <w:pStyle w:val="NoSpacing"/>
      </w:pPr>
    </w:p>
    <w:p w14:paraId="7C81CD1B" w14:textId="77777777" w:rsidR="00556580" w:rsidRDefault="00556580" w:rsidP="00556580">
      <w:pPr>
        <w:pStyle w:val="NoSpacing"/>
      </w:pPr>
    </w:p>
    <w:p w14:paraId="1AA67F52" w14:textId="77777777" w:rsidR="00556580" w:rsidRDefault="00556580" w:rsidP="00556580">
      <w:pPr>
        <w:pStyle w:val="NoSpacing"/>
      </w:pPr>
      <w:r>
        <w:t>3 July 2019</w:t>
      </w:r>
    </w:p>
    <w:p w14:paraId="37CC75BE" w14:textId="4942A67F" w:rsidR="006B2F86" w:rsidRPr="00556580" w:rsidRDefault="00556580" w:rsidP="00E71FC3">
      <w:pPr>
        <w:pStyle w:val="NoSpacing"/>
      </w:pPr>
    </w:p>
    <w:sectPr w:rsidR="006B2F86" w:rsidRPr="005565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09DD2" w14:textId="77777777" w:rsidR="00556580" w:rsidRDefault="00556580" w:rsidP="00E71FC3">
      <w:pPr>
        <w:spacing w:after="0" w:line="240" w:lineRule="auto"/>
      </w:pPr>
      <w:r>
        <w:separator/>
      </w:r>
    </w:p>
  </w:endnote>
  <w:endnote w:type="continuationSeparator" w:id="0">
    <w:p w14:paraId="3EB96084" w14:textId="77777777" w:rsidR="00556580" w:rsidRDefault="005565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0A9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DC04F" w14:textId="77777777" w:rsidR="00556580" w:rsidRDefault="00556580" w:rsidP="00E71FC3">
      <w:pPr>
        <w:spacing w:after="0" w:line="240" w:lineRule="auto"/>
      </w:pPr>
      <w:r>
        <w:separator/>
      </w:r>
    </w:p>
  </w:footnote>
  <w:footnote w:type="continuationSeparator" w:id="0">
    <w:p w14:paraId="22F318EF" w14:textId="77777777" w:rsidR="00556580" w:rsidRDefault="005565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580"/>
    <w:rsid w:val="001A7C09"/>
    <w:rsid w:val="0055658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B85B0"/>
  <w15:chartTrackingRefBased/>
  <w15:docId w15:val="{1034BF6D-9624-4D74-989B-D3EC2D5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2019-07-03T20:37:00Z</dcterms:created>
  <dcterms:modified xsi:type="dcterms:W3CDTF">2019-07-03T20:40:00Z</dcterms:modified>
</cp:coreProperties>
</file>